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19E7A07D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D42019A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442AB8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278A0B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905C5" w:rsidRPr="00D46B71" w14:paraId="36FD63C5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04A2BD" w14:textId="77777777" w:rsidR="00D905C5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E429DD" w14:textId="74A4CCE3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30D2F" w:rsidRPr="00B30D2F">
              <w:rPr>
                <w:noProof/>
              </w:rPr>
              <w:t>08-100</w:t>
            </w:r>
            <w:r w:rsidR="0066113A">
              <w:rPr>
                <w:noProof/>
              </w:rPr>
              <w:t>3</w:t>
            </w:r>
            <w:r w:rsidR="00B30D2F" w:rsidRPr="00B30D2F">
              <w:rPr>
                <w:noProof/>
              </w:rPr>
              <w:t>-26</w:t>
            </w:r>
            <w: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6F12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5BAB133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1E93BE2" w14:textId="77777777" w:rsidR="00D46B71" w:rsidRPr="00D46B71" w:rsidRDefault="00D46B71" w:rsidP="00D46B71">
            <w:r>
              <w:t>Baumaßnahme</w:t>
            </w:r>
          </w:p>
        </w:tc>
      </w:tr>
      <w:tr w:rsidR="0066113A" w:rsidRPr="00D46B71" w14:paraId="236E43DB" w14:textId="77777777" w:rsidTr="00607140">
        <w:trPr>
          <w:cantSplit/>
          <w:trHeight w:val="709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4D0DBF3C" w14:textId="0533B866" w:rsidR="0066113A" w:rsidRPr="00D46B71" w:rsidRDefault="0066113A" w:rsidP="00D46B71">
            <w:r w:rsidRPr="0066113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13A">
              <w:rPr>
                <w:b/>
              </w:rPr>
              <w:instrText xml:space="preserve"> FORMTEXT </w:instrText>
            </w:r>
            <w:r w:rsidRPr="0066113A">
              <w:rPr>
                <w:b/>
              </w:rPr>
            </w:r>
            <w:r w:rsidRPr="0066113A">
              <w:rPr>
                <w:b/>
              </w:rPr>
              <w:fldChar w:fldCharType="separate"/>
            </w:r>
            <w:r w:rsidRPr="0066113A">
              <w:rPr>
                <w:b/>
              </w:rPr>
              <w:t xml:space="preserve">Straßenausbau der Heinrich-Ruster-Straße &amp; Asphaltdeckensanierung der Willi-Graf-Straße in Euskirchen - Kuchenheim </w:t>
            </w:r>
            <w:r w:rsidRPr="0066113A">
              <w:fldChar w:fldCharType="end"/>
            </w:r>
          </w:p>
        </w:tc>
      </w:tr>
      <w:tr w:rsidR="00D46B71" w:rsidRPr="00D46B71" w14:paraId="04113D3D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32741BA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1D28EF0E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66F746" w14:textId="3DAA90C9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6113A">
              <w:rPr>
                <w:noProof/>
              </w:rPr>
              <w:t>Tief- &amp; Straßenbauarbeiten</w:t>
            </w:r>
            <w:r>
              <w:fldChar w:fldCharType="end"/>
            </w:r>
          </w:p>
        </w:tc>
      </w:tr>
    </w:tbl>
    <w:p w14:paraId="4667AF85" w14:textId="77777777" w:rsidR="002748DF" w:rsidRDefault="002748DF" w:rsidP="00046C8E"/>
    <w:p w14:paraId="12C56D71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3B043FA6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655"/>
        <w:gridCol w:w="1498"/>
      </w:tblGrid>
      <w:tr w:rsidR="00D46B71" w:rsidRPr="00D46B71" w14:paraId="66B894D6" w14:textId="77777777" w:rsidTr="00A61E9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0A949A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F3B4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6E186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BAA7E35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905C5" w:rsidRPr="00D46B71" w14:paraId="5B11108C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32D0EC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5DF41" w14:textId="77777777" w:rsidR="00D905C5" w:rsidRPr="00801A74" w:rsidRDefault="00D905C5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4D27B35" w14:textId="77777777" w:rsidR="00D905C5" w:rsidRPr="00D46B71" w:rsidRDefault="00D905C5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CD7BBE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D46B71" w14:paraId="7F9B0BA1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B4B3AF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5E1ED6" w14:textId="77777777" w:rsidR="00D905C5" w:rsidRPr="00801A74" w:rsidRDefault="00D905C5" w:rsidP="00B438EF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40D1BE8D" w14:textId="77777777" w:rsidR="00D905C5" w:rsidRPr="00D46B71" w:rsidRDefault="00D905C5" w:rsidP="00B438EF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87F3A6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D46B71" w14:paraId="0DA4D176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1A2801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7DACC4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859C586" w14:textId="77777777" w:rsidR="00D905C5" w:rsidRPr="00D46B71" w:rsidRDefault="00D905C5" w:rsidP="00D46B71">
            <w:r w:rsidRPr="00D46B71">
              <w:t xml:space="preserve">Auslösungen, Fahrgelder 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6FB9C37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D46B71" w14:paraId="62230764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04496D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A819EDB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69B8239A" w14:textId="77777777" w:rsidR="00D905C5" w:rsidRPr="00D46B71" w:rsidRDefault="00D905C5" w:rsidP="00D46B71">
            <w:r w:rsidRPr="00D46B71">
              <w:t>(Summe 1.1 bis 1.3)</w:t>
            </w:r>
          </w:p>
        </w:tc>
        <w:tc>
          <w:tcPr>
            <w:tcW w:w="149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83AC84D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DF63DD" w14:textId="77777777" w:rsidR="00D46B71" w:rsidRDefault="00D46B71" w:rsidP="00046C8E"/>
    <w:p w14:paraId="3906FBA3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BF07AD9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20369B6" w14:textId="77777777" w:rsidTr="00D905C5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A5C07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60CD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46B886DA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1A29BF" w14:textId="77777777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46B71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C041FA" w14:textId="77777777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46B71"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8AFF97F" w14:textId="77777777" w:rsidR="00D46B71" w:rsidRPr="00D46B71" w:rsidRDefault="00360020" w:rsidP="00D905C5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0865B2D3" w14:textId="77777777" w:rsidTr="00D905C5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B262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8F3D1D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3CC59140" w14:textId="77777777" w:rsidR="00D46B71" w:rsidRPr="00D46B71" w:rsidRDefault="00D46B71" w:rsidP="00D46B71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26218FF" w14:textId="77777777" w:rsidR="00D46B71" w:rsidRPr="00D46B71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08A075F" w14:textId="77777777" w:rsidR="00D46B71" w:rsidRDefault="00D46B71" w:rsidP="00046C8E"/>
    <w:p w14:paraId="0A499342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3A307AB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5F0ADA8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A09E7" w14:textId="77777777" w:rsidR="00D46B71" w:rsidRPr="007F5B98" w:rsidRDefault="00360020" w:rsidP="00003926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048E31C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D5CC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7AB8749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8DBE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3535149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CEE77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16D7F21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391A9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1BA8BB3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E1857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60AA04E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22FF54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6077196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A94B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1A955AC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73D3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C8434E" w14:textId="77777777" w:rsidR="00D46B71" w:rsidRDefault="00D46B71" w:rsidP="00046C8E"/>
    <w:p w14:paraId="13CAFE53" w14:textId="77777777" w:rsidR="00D46B71" w:rsidRDefault="00D46B71" w:rsidP="00046C8E">
      <w:pPr>
        <w:sectPr w:rsidR="00D46B71" w:rsidSect="00F7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pgNumType w:start="1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51A1930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D8B7A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AEF79A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701BA881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1C41B7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0711F635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71EF1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5934AE9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9933151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533D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E253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47B245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D1119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41BCCF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5CAC2D4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D7C77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70D092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A25425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26DB7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6622AB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B1C7A6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91432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905C5" w:rsidRPr="00C33C0C" w14:paraId="76AE601C" w14:textId="77777777" w:rsidTr="0045637F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EA122BE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6BECA28" w14:textId="77777777" w:rsidR="00D905C5" w:rsidRPr="00C33C0C" w:rsidRDefault="00D905C5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405E5964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7E982AA4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EA8C333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1B554B7A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23D59E4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3E048374" w14:textId="77777777" w:rsidTr="0045637F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9FBAC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F5164CB" wp14:editId="3094A01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090FA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style="position:absolute;margin-left:486pt;margin-top:7.7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28C5BD" w14:textId="77777777" w:rsidR="00D905C5" w:rsidRPr="00C33C0C" w:rsidRDefault="00360020" w:rsidP="00A61E97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905C5" w:rsidRPr="00C33C0C">
              <w:rPr>
                <w:sz w:val="18"/>
                <w:szCs w:val="18"/>
              </w:rPr>
              <w:tab/>
            </w:r>
            <w:r w:rsidR="00D905C5">
              <w:rPr>
                <w:sz w:val="18"/>
                <w:szCs w:val="18"/>
              </w:rPr>
              <w:t xml:space="preserve">X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68560" w14:textId="77777777" w:rsidR="00D905C5" w:rsidRPr="00C33C0C" w:rsidRDefault="00360020" w:rsidP="00C33C0C">
            <w:pPr>
              <w:widowControl w:val="0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7A7AA09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633064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4473B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AD64E5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68BD3BC7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3BFF3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5799B5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5B072B8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2DDF0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D0DAE5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6A392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EEB8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E5E8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775AC087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B404C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E78E1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E001E56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98B7D7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ED16A7B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2EEAD13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29B2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EF0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4CB8459A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98F014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3F24FA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667A7272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5614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1F17672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759E037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FB5E92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67D08A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61E204CA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30E5E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B1BCB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4606F2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6C8567B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4E82C8C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A01CDB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3D39DF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4FBDE502" w14:textId="77777777" w:rsidTr="0045637F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6DE9EFD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15860F14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52FD2A7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5552D38C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58A842A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DFD2517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3849110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D357627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0761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10E3E467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25E2E" w14:textId="77777777" w:rsidR="00D46B71" w:rsidRPr="00C33C0C" w:rsidRDefault="00F15903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50CEF5E9" wp14:editId="2EBCDE23">
                      <wp:simplePos x="0" y="0"/>
                      <wp:positionH relativeFrom="column">
                        <wp:posOffset>5722736</wp:posOffset>
                      </wp:positionH>
                      <wp:positionV relativeFrom="paragraph">
                        <wp:posOffset>-2351405</wp:posOffset>
                      </wp:positionV>
                      <wp:extent cx="0" cy="5257800"/>
                      <wp:effectExtent l="76200" t="38100" r="57150" b="19050"/>
                      <wp:wrapNone/>
                      <wp:docPr id="6" name="Lin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257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CEB1D6" id="Line 123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6pt,-185.15pt" to="450.6pt,2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" o:allowincell="f" strokecolor="gray">
                      <v:stroke endarrow="block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1EDE69B5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11BE0728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544CD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D39F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34F21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3791B9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905C5" w:rsidRPr="00C33C0C" w14:paraId="3344A234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A1633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28D6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67678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AB7DD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83778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905C5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1EA2AD2C" wp14:editId="61DA3D42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0" t="0" r="0" b="0"/>
                      <wp:wrapNone/>
                      <wp:docPr id="5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6A6A3" id="AutoShape 127" o:spid="_x0000_s1026" type="#_x0000_t88" style="position:absolute;margin-left:5in;margin-top:7.7pt;width:9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" o:allowincell="f" strokecolor="gray"/>
                  </w:pict>
                </mc:Fallback>
              </mc:AlternateContent>
            </w:r>
          </w:p>
        </w:tc>
      </w:tr>
      <w:tr w:rsidR="00D905C5" w:rsidRPr="00C33C0C" w14:paraId="6AA4BF1A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F73CA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D9FBFD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4F4D9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51FDC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827A90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1F29F9E5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42BA6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0C6D09BC" wp14:editId="4E1B355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96520</wp:posOffset>
                      </wp:positionV>
                      <wp:extent cx="1600200" cy="0"/>
                      <wp:effectExtent l="0" t="0" r="0" b="0"/>
                      <wp:wrapNone/>
                      <wp:docPr id="4" name="Lin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522B34" id="Line 128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7.6pt" to="7in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4B6C0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C118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9185F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8D46C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3BAC9790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484AF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2F3C8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8F2111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F441BF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B1B8B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6E1AAF7C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30A6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A392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E854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3AAF35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05E9E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5C42ABE0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CB0A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0037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224F07D7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8859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B8F9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6741AE0A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C7A1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151DB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702219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905C5" w:rsidRPr="00C33C0C" w14:paraId="252AEA93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BE9BC2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6A516B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2DC25DF3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49AF24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74DF7DF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597048DF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A75C498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3E818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17EB915A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33D8C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0F1A4A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0F2EC6D8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3A8717F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016F0DA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7B229B41" w14:textId="77777777" w:rsidR="00D905C5" w:rsidRPr="00C33C0C" w:rsidRDefault="00D905C5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9AB186D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D50BB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307A2FD9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F06C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034CD1" w14:textId="77777777" w:rsidR="00D905C5" w:rsidRPr="00C33C0C" w:rsidRDefault="00D905C5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A6CFE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83CDC7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41F0AD1A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A6887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D8F4F0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9524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159B38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767E3AE6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2D9EBA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F2F11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D95CA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ED82E89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905C5" w:rsidRPr="00C33C0C" w14:paraId="16298F4F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67094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39D4AE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A0D4CD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10A228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905C5" w:rsidRPr="00C33C0C" w14:paraId="01938ABE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B74B5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6927A2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22509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4796E91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6F70C4B" w14:textId="77777777" w:rsidTr="0045637F">
        <w:trPr>
          <w:gridAfter w:val="4"/>
          <w:wAfter w:w="2520" w:type="dxa"/>
          <w:trHeight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E5B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3F0030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050F9840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42C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D0D81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E5BAC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7409B8CE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507CA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B15B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D01C6" w14:textId="77777777" w:rsidR="00D46B71" w:rsidRPr="00C33C0C" w:rsidRDefault="00360020" w:rsidP="00C33C0C">
            <w:pPr>
              <w:widowControl w:val="0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5AD7D62E" w14:textId="77777777" w:rsidTr="0045637F">
        <w:trPr>
          <w:trHeight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403B9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0DF667EE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40FDDFA4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67969AC" w14:textId="77777777" w:rsidR="00D46B71" w:rsidRPr="00C33C0C" w:rsidRDefault="00360020" w:rsidP="00C33C0C">
            <w:pPr>
              <w:widowControl w:val="0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33C0C" w:rsidRPr="00C33C0C" w14:paraId="1C086BD9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54095BA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9BCD371" w14:textId="77777777" w:rsidR="00C33C0C" w:rsidRPr="00C33C0C" w:rsidRDefault="00360020" w:rsidP="00003926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A1E167D" w14:textId="77777777" w:rsidR="00D46B71" w:rsidRPr="0081723D" w:rsidRDefault="00375050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4D9D506" wp14:editId="33CE042C">
                <wp:simplePos x="0" y="0"/>
                <wp:positionH relativeFrom="column">
                  <wp:posOffset>6286500</wp:posOffset>
                </wp:positionH>
                <wp:positionV relativeFrom="paragraph">
                  <wp:posOffset>1765300</wp:posOffset>
                </wp:positionV>
                <wp:extent cx="114300" cy="0"/>
                <wp:effectExtent l="0" t="0" r="19050" b="19050"/>
                <wp:wrapNone/>
                <wp:docPr id="2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D7D08" id="Line 1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39pt" to="7in,1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zVFFAIAACkEAAAOAAAAZHJzL2Uyb0RvYy54bWysU9uO2jAQfa/Uf7D8Drlso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" o:allowincell="f" strokecolor="gray"/>
            </w:pict>
          </mc:Fallback>
        </mc:AlternateContent>
      </w:r>
      <w:r w:rsidR="00F15903"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182E048" wp14:editId="14E2EAE6">
                <wp:simplePos x="0" y="0"/>
                <wp:positionH relativeFrom="column">
                  <wp:posOffset>6398837</wp:posOffset>
                </wp:positionH>
                <wp:positionV relativeFrom="paragraph">
                  <wp:posOffset>1765358</wp:posOffset>
                </wp:positionV>
                <wp:extent cx="0" cy="1745499"/>
                <wp:effectExtent l="0" t="0" r="19050" b="26670"/>
                <wp:wrapNone/>
                <wp:docPr id="3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549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8D265" id="Line 12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3.85pt,139pt" to="503.85pt,2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47BC" w14:textId="77777777" w:rsidR="007350CC" w:rsidRDefault="007350CC">
      <w:r>
        <w:separator/>
      </w:r>
    </w:p>
    <w:p w14:paraId="0936CE38" w14:textId="77777777" w:rsidR="007350CC" w:rsidRDefault="007350CC"/>
    <w:p w14:paraId="1691E26F" w14:textId="77777777" w:rsidR="007350CC" w:rsidRDefault="007350CC"/>
    <w:p w14:paraId="75A8769E" w14:textId="77777777" w:rsidR="007350CC" w:rsidRDefault="007350CC"/>
    <w:p w14:paraId="5ADB7160" w14:textId="77777777" w:rsidR="007350CC" w:rsidRDefault="007350CC"/>
    <w:p w14:paraId="2F9951F5" w14:textId="77777777" w:rsidR="007350CC" w:rsidRDefault="007350CC"/>
  </w:endnote>
  <w:endnote w:type="continuationSeparator" w:id="0">
    <w:p w14:paraId="55660888" w14:textId="77777777" w:rsidR="007350CC" w:rsidRDefault="007350CC">
      <w:r>
        <w:continuationSeparator/>
      </w:r>
    </w:p>
    <w:p w14:paraId="46621A7B" w14:textId="77777777" w:rsidR="007350CC" w:rsidRDefault="007350CC"/>
    <w:p w14:paraId="3C9EA8B1" w14:textId="77777777" w:rsidR="007350CC" w:rsidRDefault="007350CC"/>
    <w:p w14:paraId="2DBA5722" w14:textId="77777777" w:rsidR="007350CC" w:rsidRDefault="007350CC"/>
    <w:p w14:paraId="60AD7C1B" w14:textId="77777777" w:rsidR="007350CC" w:rsidRDefault="007350CC"/>
    <w:p w14:paraId="7A7EFFF5" w14:textId="77777777" w:rsidR="007350CC" w:rsidRDefault="00735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0FF3" w14:textId="77777777" w:rsidR="00115A51" w:rsidRDefault="00115A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89E8" w14:textId="77777777" w:rsidR="001C3E5C" w:rsidRPr="00115A51" w:rsidRDefault="001C3E5C" w:rsidP="00115A5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77C6" w14:textId="77777777" w:rsidR="00115A51" w:rsidRDefault="00115A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26D37" w14:textId="77777777" w:rsidR="007350CC" w:rsidRDefault="007350CC">
      <w:r>
        <w:separator/>
      </w:r>
    </w:p>
    <w:p w14:paraId="09C4CFC5" w14:textId="77777777" w:rsidR="007350CC" w:rsidRDefault="007350CC"/>
    <w:p w14:paraId="5E63648C" w14:textId="77777777" w:rsidR="007350CC" w:rsidRDefault="007350CC"/>
    <w:p w14:paraId="2615409A" w14:textId="77777777" w:rsidR="007350CC" w:rsidRDefault="007350CC"/>
  </w:footnote>
  <w:footnote w:type="continuationSeparator" w:id="0">
    <w:p w14:paraId="21C89B8A" w14:textId="77777777" w:rsidR="007350CC" w:rsidRDefault="007350CC">
      <w:r>
        <w:continuationSeparator/>
      </w:r>
    </w:p>
    <w:p w14:paraId="2803CFC8" w14:textId="77777777" w:rsidR="007350CC" w:rsidRDefault="007350CC"/>
    <w:p w14:paraId="3546EC8C" w14:textId="77777777" w:rsidR="007350CC" w:rsidRDefault="007350CC"/>
    <w:p w14:paraId="7CED75DF" w14:textId="77777777" w:rsidR="007350CC" w:rsidRDefault="007350CC"/>
    <w:p w14:paraId="3CCFE300" w14:textId="77777777" w:rsidR="007350CC" w:rsidRDefault="007350CC"/>
    <w:p w14:paraId="0E443B90" w14:textId="77777777" w:rsidR="007350CC" w:rsidRDefault="007350CC"/>
  </w:footnote>
  <w:footnote w:id="1">
    <w:p w14:paraId="109187B2" w14:textId="77777777" w:rsidR="00D905C5" w:rsidRDefault="00D905C5" w:rsidP="00D905C5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AD768" w14:textId="77777777" w:rsidR="001C3E5C" w:rsidRDefault="001C3E5C"/>
  <w:p w14:paraId="51365A84" w14:textId="77777777" w:rsidR="001C3E5C" w:rsidRDefault="001C3E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A38E8" w14:textId="2AA6EFA4" w:rsidR="001C3E5C" w:rsidRDefault="00115A51" w:rsidP="00046C8E">
    <w:pPr>
      <w:pStyle w:val="Kopfzeile"/>
    </w:pPr>
    <w:r>
      <w:rPr>
        <w:noProof/>
      </w:rPr>
      <w:drawing>
        <wp:inline distT="0" distB="0" distL="0" distR="0" wp14:anchorId="0FB50779" wp14:editId="36E5D847">
          <wp:extent cx="810895" cy="384175"/>
          <wp:effectExtent l="0" t="0" r="825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360687" w14:textId="68E8910B" w:rsidR="001C3E5C" w:rsidRPr="00AB4B05" w:rsidRDefault="00D46B71" w:rsidP="00115A51">
    <w:pPr>
      <w:pStyle w:val="UnterKopfzeile"/>
      <w:jc w:val="both"/>
    </w:pPr>
    <w:r>
      <w:t>Preisermittlung bei Kalkulation über die Endsumme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CD86" w14:textId="77777777" w:rsidR="00115A51" w:rsidRDefault="00115A5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5327822">
    <w:abstractNumId w:val="1"/>
  </w:num>
  <w:num w:numId="2" w16cid:durableId="408382733">
    <w:abstractNumId w:val="5"/>
  </w:num>
  <w:num w:numId="3" w16cid:durableId="387188388">
    <w:abstractNumId w:val="7"/>
  </w:num>
  <w:num w:numId="4" w16cid:durableId="1750153086">
    <w:abstractNumId w:val="16"/>
  </w:num>
  <w:num w:numId="5" w16cid:durableId="1648825274">
    <w:abstractNumId w:val="9"/>
  </w:num>
  <w:num w:numId="6" w16cid:durableId="1044018762">
    <w:abstractNumId w:val="3"/>
  </w:num>
  <w:num w:numId="7" w16cid:durableId="1366440136">
    <w:abstractNumId w:val="12"/>
  </w:num>
  <w:num w:numId="8" w16cid:durableId="657077049">
    <w:abstractNumId w:val="8"/>
  </w:num>
  <w:num w:numId="9" w16cid:durableId="319312024">
    <w:abstractNumId w:val="15"/>
  </w:num>
  <w:num w:numId="10" w16cid:durableId="116919905">
    <w:abstractNumId w:val="4"/>
  </w:num>
  <w:num w:numId="11" w16cid:durableId="279265157">
    <w:abstractNumId w:val="11"/>
  </w:num>
  <w:num w:numId="12" w16cid:durableId="2117089984">
    <w:abstractNumId w:val="11"/>
  </w:num>
  <w:num w:numId="13" w16cid:durableId="586620194">
    <w:abstractNumId w:val="11"/>
  </w:num>
  <w:num w:numId="14" w16cid:durableId="312179939">
    <w:abstractNumId w:val="11"/>
  </w:num>
  <w:num w:numId="15" w16cid:durableId="1394037329">
    <w:abstractNumId w:val="11"/>
  </w:num>
  <w:num w:numId="16" w16cid:durableId="731579404">
    <w:abstractNumId w:val="2"/>
  </w:num>
  <w:num w:numId="17" w16cid:durableId="1973628198">
    <w:abstractNumId w:val="2"/>
  </w:num>
  <w:num w:numId="18" w16cid:durableId="116684143">
    <w:abstractNumId w:val="14"/>
  </w:num>
  <w:num w:numId="19" w16cid:durableId="797769886">
    <w:abstractNumId w:val="13"/>
  </w:num>
  <w:num w:numId="20" w16cid:durableId="1284463318">
    <w:abstractNumId w:val="10"/>
  </w:num>
  <w:num w:numId="21" w16cid:durableId="1278488440">
    <w:abstractNumId w:val="6"/>
  </w:num>
  <w:num w:numId="22" w16cid:durableId="197763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o0gi5sUzTE4NpZtjWDbeSp75Kmca1rSSTJ5tJtAT7zDyqtMRmU1cp1X2d3FgbgBw+ArlGcZr6qjYqa1zzzcCg==" w:salt="tgEYK0/6pENrVb2Ru+h5OA==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3BE"/>
    <w:rsid w:val="0006675C"/>
    <w:rsid w:val="00081305"/>
    <w:rsid w:val="000848E7"/>
    <w:rsid w:val="000A42AA"/>
    <w:rsid w:val="000A6508"/>
    <w:rsid w:val="000A684F"/>
    <w:rsid w:val="000D483D"/>
    <w:rsid w:val="000E27CA"/>
    <w:rsid w:val="000F2308"/>
    <w:rsid w:val="0010121A"/>
    <w:rsid w:val="001028D9"/>
    <w:rsid w:val="00106076"/>
    <w:rsid w:val="00115A51"/>
    <w:rsid w:val="00127029"/>
    <w:rsid w:val="00127C79"/>
    <w:rsid w:val="001426F7"/>
    <w:rsid w:val="001A6205"/>
    <w:rsid w:val="001B705C"/>
    <w:rsid w:val="001C3E5C"/>
    <w:rsid w:val="001C509D"/>
    <w:rsid w:val="001E0C92"/>
    <w:rsid w:val="001F47CC"/>
    <w:rsid w:val="00214A2F"/>
    <w:rsid w:val="00221939"/>
    <w:rsid w:val="00246C9A"/>
    <w:rsid w:val="002517FD"/>
    <w:rsid w:val="00263542"/>
    <w:rsid w:val="002748DF"/>
    <w:rsid w:val="002A686A"/>
    <w:rsid w:val="002C0F7B"/>
    <w:rsid w:val="002C403D"/>
    <w:rsid w:val="002E4302"/>
    <w:rsid w:val="002F4952"/>
    <w:rsid w:val="0032077E"/>
    <w:rsid w:val="00327698"/>
    <w:rsid w:val="003552CC"/>
    <w:rsid w:val="00355C7F"/>
    <w:rsid w:val="00360020"/>
    <w:rsid w:val="00375050"/>
    <w:rsid w:val="003A36E9"/>
    <w:rsid w:val="003D3E99"/>
    <w:rsid w:val="003E2CD4"/>
    <w:rsid w:val="00402A1B"/>
    <w:rsid w:val="00424038"/>
    <w:rsid w:val="00425C20"/>
    <w:rsid w:val="0045228F"/>
    <w:rsid w:val="00454471"/>
    <w:rsid w:val="0045637F"/>
    <w:rsid w:val="0045726B"/>
    <w:rsid w:val="0047055A"/>
    <w:rsid w:val="00480ABD"/>
    <w:rsid w:val="004818FE"/>
    <w:rsid w:val="00492429"/>
    <w:rsid w:val="004B7E0B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7387"/>
    <w:rsid w:val="00636BF7"/>
    <w:rsid w:val="00640260"/>
    <w:rsid w:val="00643351"/>
    <w:rsid w:val="00652635"/>
    <w:rsid w:val="006535D5"/>
    <w:rsid w:val="0066113A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350CC"/>
    <w:rsid w:val="00736C76"/>
    <w:rsid w:val="007633C2"/>
    <w:rsid w:val="00777CC0"/>
    <w:rsid w:val="0078194F"/>
    <w:rsid w:val="00782E76"/>
    <w:rsid w:val="0078695C"/>
    <w:rsid w:val="007E61DB"/>
    <w:rsid w:val="007F6E44"/>
    <w:rsid w:val="0080065F"/>
    <w:rsid w:val="00801A74"/>
    <w:rsid w:val="00805369"/>
    <w:rsid w:val="0081723D"/>
    <w:rsid w:val="00856C84"/>
    <w:rsid w:val="008B0F1F"/>
    <w:rsid w:val="008B1F06"/>
    <w:rsid w:val="008C74D8"/>
    <w:rsid w:val="008D764D"/>
    <w:rsid w:val="008E370F"/>
    <w:rsid w:val="008F52AA"/>
    <w:rsid w:val="008F6547"/>
    <w:rsid w:val="00910F0B"/>
    <w:rsid w:val="0092454C"/>
    <w:rsid w:val="00962412"/>
    <w:rsid w:val="0097166A"/>
    <w:rsid w:val="009747DF"/>
    <w:rsid w:val="009769C9"/>
    <w:rsid w:val="009A3215"/>
    <w:rsid w:val="009A33B4"/>
    <w:rsid w:val="009C1084"/>
    <w:rsid w:val="009C14BE"/>
    <w:rsid w:val="009D4494"/>
    <w:rsid w:val="00A00872"/>
    <w:rsid w:val="00A10EBB"/>
    <w:rsid w:val="00A142AD"/>
    <w:rsid w:val="00A5084B"/>
    <w:rsid w:val="00A61E97"/>
    <w:rsid w:val="00A75824"/>
    <w:rsid w:val="00A86F8B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03F4"/>
    <w:rsid w:val="00B14EF0"/>
    <w:rsid w:val="00B23C01"/>
    <w:rsid w:val="00B30D2F"/>
    <w:rsid w:val="00B40909"/>
    <w:rsid w:val="00B434E5"/>
    <w:rsid w:val="00B438EF"/>
    <w:rsid w:val="00B61D2B"/>
    <w:rsid w:val="00B96ADB"/>
    <w:rsid w:val="00BA5E42"/>
    <w:rsid w:val="00BF2190"/>
    <w:rsid w:val="00C101BF"/>
    <w:rsid w:val="00C246AC"/>
    <w:rsid w:val="00C26124"/>
    <w:rsid w:val="00C2678D"/>
    <w:rsid w:val="00C30192"/>
    <w:rsid w:val="00C33C0C"/>
    <w:rsid w:val="00C71511"/>
    <w:rsid w:val="00C764C5"/>
    <w:rsid w:val="00C96E57"/>
    <w:rsid w:val="00CC1656"/>
    <w:rsid w:val="00CD54C7"/>
    <w:rsid w:val="00CE006E"/>
    <w:rsid w:val="00CF2882"/>
    <w:rsid w:val="00CF64C4"/>
    <w:rsid w:val="00D05C74"/>
    <w:rsid w:val="00D46B71"/>
    <w:rsid w:val="00D6072E"/>
    <w:rsid w:val="00D905C5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5B34"/>
    <w:rsid w:val="00E578EB"/>
    <w:rsid w:val="00E6087B"/>
    <w:rsid w:val="00E748C4"/>
    <w:rsid w:val="00E85EBB"/>
    <w:rsid w:val="00EA10EB"/>
    <w:rsid w:val="00EC3B1B"/>
    <w:rsid w:val="00EC7AED"/>
    <w:rsid w:val="00ED3023"/>
    <w:rsid w:val="00F11969"/>
    <w:rsid w:val="00F133C2"/>
    <w:rsid w:val="00F15903"/>
    <w:rsid w:val="00F215F2"/>
    <w:rsid w:val="00F21669"/>
    <w:rsid w:val="00F32C49"/>
    <w:rsid w:val="00F65BE6"/>
    <w:rsid w:val="00F7173C"/>
    <w:rsid w:val="00F73C36"/>
    <w:rsid w:val="00F9088F"/>
    <w:rsid w:val="00F92CF7"/>
    <w:rsid w:val="00FA0151"/>
    <w:rsid w:val="00FA3FD9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52862FF"/>
  <w15:docId w15:val="{2D4A2BFD-12C5-4688-847C-1D8C7277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577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creator>Dorothea Fenner</dc:creator>
  <cp:lastModifiedBy>Heintges, A.</cp:lastModifiedBy>
  <cp:revision>6</cp:revision>
  <cp:lastPrinted>2020-01-16T08:41:00Z</cp:lastPrinted>
  <dcterms:created xsi:type="dcterms:W3CDTF">2026-04-09T09:26:00Z</dcterms:created>
  <dcterms:modified xsi:type="dcterms:W3CDTF">2026-05-22T10:13:00Z</dcterms:modified>
</cp:coreProperties>
</file>